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B50DE5" w:rsidTr="00B50DE5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DE5" w:rsidRDefault="00D52D2F" w:rsidP="003E3740">
            <w:r>
              <w:t xml:space="preserve">Приложение </w:t>
            </w:r>
            <w:r w:rsidR="003E3740">
              <w:t>1</w:t>
            </w:r>
            <w:r w:rsidR="00B50DE5">
              <w:t>0</w:t>
            </w:r>
          </w:p>
        </w:tc>
      </w:tr>
      <w:tr w:rsidR="00B50DE5" w:rsidTr="00B50DE5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DE5" w:rsidRDefault="00B50DE5" w:rsidP="007412E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B50DE5" w:rsidTr="00B50DE5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DE5" w:rsidRDefault="006E641C" w:rsidP="00B50DE5">
            <w:r>
              <w:t>от _____________</w:t>
            </w:r>
            <w:r w:rsidR="00B50DE5">
              <w:t xml:space="preserve"> №</w:t>
            </w:r>
            <w:r>
              <w:t xml:space="preserve"> ___</w:t>
            </w:r>
            <w:r w:rsidR="00B50DE5">
              <w:t xml:space="preserve"> </w:t>
            </w:r>
          </w:p>
        </w:tc>
      </w:tr>
      <w:tr w:rsidR="00B50DE5" w:rsidTr="00B50DE5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</w:tr>
      <w:tr w:rsidR="00B50DE5" w:rsidTr="00B50DE5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0DE5" w:rsidRDefault="00B50DE5" w:rsidP="007412E6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2019 год и на плановый период 2020 и 2021 годов</w:t>
            </w:r>
          </w:p>
        </w:tc>
      </w:tr>
      <w:tr w:rsidR="00B50DE5" w:rsidTr="00B50DE5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тыс. руб.</w:t>
            </w:r>
          </w:p>
        </w:tc>
      </w:tr>
      <w:tr w:rsidR="00B50DE5" w:rsidTr="00B50DE5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0DE5" w:rsidRDefault="00B50DE5" w:rsidP="007412E6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0DE5" w:rsidRDefault="00B50DE5" w:rsidP="007412E6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DE5" w:rsidRDefault="00B50DE5" w:rsidP="007412E6">
            <w:pPr>
              <w:jc w:val="center"/>
            </w:pPr>
            <w:r>
              <w:t>2019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DE5" w:rsidRDefault="00B50DE5" w:rsidP="007412E6">
            <w:pPr>
              <w:jc w:val="center"/>
            </w:pPr>
            <w:r>
              <w:t>2020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DE5" w:rsidRDefault="00B50DE5" w:rsidP="007412E6">
            <w:pPr>
              <w:jc w:val="center"/>
            </w:pPr>
            <w:r>
              <w:t>2021 год</w:t>
            </w:r>
          </w:p>
        </w:tc>
      </w:tr>
      <w:tr w:rsidR="00B50DE5" w:rsidTr="00B50DE5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0DE5" w:rsidRDefault="00B50DE5" w:rsidP="007412E6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0DE5" w:rsidRDefault="00B50DE5" w:rsidP="007412E6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DE5" w:rsidRDefault="00B50DE5" w:rsidP="007412E6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DE5" w:rsidRDefault="00B50DE5" w:rsidP="007412E6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DE5" w:rsidRDefault="00B50DE5" w:rsidP="007412E6"/>
        </w:tc>
      </w:tr>
    </w:tbl>
    <w:p w:rsidR="00B50DE5" w:rsidRPr="00B50DE5" w:rsidRDefault="00B50DE5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B50DE5" w:rsidTr="00B50DE5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50DE5" w:rsidRDefault="00B50DE5" w:rsidP="007412E6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50DE5" w:rsidRDefault="00B50DE5" w:rsidP="007412E6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DE5" w:rsidRDefault="00B50DE5" w:rsidP="007412E6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DE5" w:rsidRDefault="00B50DE5" w:rsidP="007412E6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DE5" w:rsidRDefault="00B50DE5" w:rsidP="007412E6">
            <w:pPr>
              <w:jc w:val="center"/>
            </w:pPr>
            <w:r>
              <w:t>5</w:t>
            </w:r>
          </w:p>
        </w:tc>
      </w:tr>
      <w:tr w:rsidR="00B50DE5" w:rsidTr="00B50DE5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50DE5" w:rsidRDefault="00B50DE5" w:rsidP="007412E6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50DE5" w:rsidRDefault="00B50DE5" w:rsidP="007412E6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0,0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0,0</w:t>
            </w:r>
          </w:p>
        </w:tc>
      </w:tr>
      <w:tr w:rsidR="00B50DE5" w:rsidTr="00B50DE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50DE5" w:rsidRDefault="00B50DE5" w:rsidP="007412E6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B50DE5" w:rsidRDefault="00B50DE5" w:rsidP="007412E6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30 000,0</w:t>
            </w:r>
          </w:p>
        </w:tc>
      </w:tr>
      <w:tr w:rsidR="00B50DE5" w:rsidTr="00B50DE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50DE5" w:rsidRDefault="00B50DE5" w:rsidP="007412E6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B50DE5" w:rsidRDefault="00B50DE5" w:rsidP="007412E6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1 900 000,0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2 170 000,0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2 221 000,0</w:t>
            </w:r>
          </w:p>
        </w:tc>
      </w:tr>
      <w:tr w:rsidR="00B50DE5" w:rsidTr="00B50DE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50DE5" w:rsidRDefault="00B50DE5" w:rsidP="007412E6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B50DE5" w:rsidRDefault="00B50DE5" w:rsidP="007412E6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1 900 000,0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2 170 000,0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2 221 000,0</w:t>
            </w:r>
          </w:p>
        </w:tc>
      </w:tr>
      <w:tr w:rsidR="00B50DE5" w:rsidTr="00B50DE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50DE5" w:rsidRDefault="00B50DE5" w:rsidP="007412E6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B50DE5" w:rsidRDefault="00B50DE5" w:rsidP="007412E6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-1 900 000,0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-2 170 000,0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-2 191 000,0</w:t>
            </w:r>
          </w:p>
        </w:tc>
      </w:tr>
      <w:tr w:rsidR="00B50DE5" w:rsidTr="00B50DE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50DE5" w:rsidRDefault="00B50DE5" w:rsidP="007412E6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B50DE5" w:rsidRDefault="00B50DE5" w:rsidP="007412E6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-1 900 000,0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-2 170 000,0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-2 191 000,0</w:t>
            </w:r>
          </w:p>
        </w:tc>
      </w:tr>
      <w:tr w:rsidR="00B50DE5" w:rsidTr="00B50DE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50DE5" w:rsidRDefault="00B50DE5" w:rsidP="007412E6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B50DE5" w:rsidRDefault="00B50DE5" w:rsidP="007412E6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-30 000,0</w:t>
            </w:r>
          </w:p>
        </w:tc>
      </w:tr>
      <w:tr w:rsidR="00B50DE5" w:rsidTr="00B50DE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50DE5" w:rsidRDefault="00B50DE5" w:rsidP="007412E6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B50DE5" w:rsidRDefault="00B50DE5" w:rsidP="007412E6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-30 000,0</w:t>
            </w:r>
          </w:p>
        </w:tc>
      </w:tr>
      <w:tr w:rsidR="00B50DE5" w:rsidTr="00B50DE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50DE5" w:rsidRDefault="00B50DE5" w:rsidP="007412E6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B50DE5" w:rsidRDefault="00B50DE5" w:rsidP="007412E6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900 000,0</w:t>
            </w:r>
          </w:p>
        </w:tc>
      </w:tr>
      <w:tr w:rsidR="00B50DE5" w:rsidTr="00B50DE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50DE5" w:rsidRDefault="00B50DE5" w:rsidP="007412E6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B50DE5" w:rsidRDefault="00B50DE5" w:rsidP="007412E6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900 000,0</w:t>
            </w:r>
          </w:p>
        </w:tc>
      </w:tr>
      <w:tr w:rsidR="00B50DE5" w:rsidTr="00B50DE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50DE5" w:rsidRDefault="00B50DE5" w:rsidP="007412E6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B50DE5" w:rsidRDefault="00B50DE5" w:rsidP="007412E6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900 000,0</w:t>
            </w:r>
          </w:p>
        </w:tc>
      </w:tr>
      <w:tr w:rsidR="00B50DE5" w:rsidTr="00B50DE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50DE5" w:rsidRDefault="00B50DE5" w:rsidP="007412E6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B50DE5" w:rsidRDefault="00B50DE5" w:rsidP="007412E6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-930 000,0</w:t>
            </w:r>
          </w:p>
        </w:tc>
      </w:tr>
      <w:tr w:rsidR="00B50DE5" w:rsidTr="00B50DE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50DE5" w:rsidRDefault="00B50DE5" w:rsidP="007412E6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B50DE5" w:rsidRDefault="00B50DE5" w:rsidP="007412E6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-930 000,0</w:t>
            </w:r>
          </w:p>
        </w:tc>
      </w:tr>
      <w:tr w:rsidR="00B50DE5" w:rsidTr="00B50DE5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B50DE5" w:rsidRDefault="00B50DE5" w:rsidP="007412E6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B50DE5" w:rsidRDefault="00B50DE5" w:rsidP="007412E6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-900 000,0</w:t>
            </w:r>
          </w:p>
        </w:tc>
      </w:tr>
      <w:tr w:rsidR="00B50DE5" w:rsidTr="00B50DE5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50DE5" w:rsidRDefault="00B50DE5" w:rsidP="007412E6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50DE5" w:rsidRDefault="00B50DE5" w:rsidP="007412E6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 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-30 000,0</w:t>
            </w:r>
          </w:p>
        </w:tc>
      </w:tr>
      <w:tr w:rsidR="00B50DE5" w:rsidTr="00B50DE5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</w:tr>
      <w:tr w:rsidR="00B50DE5" w:rsidTr="00B50DE5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</w:tr>
      <w:tr w:rsidR="00B50DE5" w:rsidTr="00B50DE5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>
            <w:r>
              <w:t>Председатель комитета по финансам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</w:tr>
      <w:tr w:rsidR="00B50DE5" w:rsidTr="00B50DE5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>
            <w:r>
              <w:t>администрации муниципального образования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</w:tr>
      <w:tr w:rsidR="00B50DE5" w:rsidTr="00B50DE5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>
            <w:r>
              <w:t>«Город Саратов»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DE5" w:rsidRDefault="00B50DE5" w:rsidP="007412E6">
            <w:pPr>
              <w:jc w:val="right"/>
            </w:pPr>
            <w:r>
              <w:t>А.С. Струков</w:t>
            </w:r>
          </w:p>
        </w:tc>
      </w:tr>
    </w:tbl>
    <w:p w:rsidR="00B50DE5" w:rsidRPr="00196F1A" w:rsidRDefault="00B50DE5" w:rsidP="00B50DE5"/>
    <w:p w:rsidR="00E2598B" w:rsidRPr="00B50DE5" w:rsidRDefault="00E2598B" w:rsidP="00B50DE5"/>
    <w:sectPr w:rsidR="00E2598B" w:rsidRPr="00B50DE5" w:rsidSect="00B50DE5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D09" w:rsidRDefault="00DE5D09" w:rsidP="00B50DE5">
      <w:r>
        <w:separator/>
      </w:r>
    </w:p>
  </w:endnote>
  <w:endnote w:type="continuationSeparator" w:id="1">
    <w:p w:rsidR="00DE5D09" w:rsidRDefault="00DE5D09" w:rsidP="00B5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D09" w:rsidRDefault="00DE5D09" w:rsidP="00B50DE5">
      <w:r>
        <w:separator/>
      </w:r>
    </w:p>
  </w:footnote>
  <w:footnote w:type="continuationSeparator" w:id="1">
    <w:p w:rsidR="00DE5D09" w:rsidRDefault="00DE5D09" w:rsidP="00B50D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DE5" w:rsidRDefault="0044100C" w:rsidP="00D861F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50DE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50DE5" w:rsidRDefault="00B50DE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DE5" w:rsidRDefault="0044100C" w:rsidP="00D861F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50DE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E641C">
      <w:rPr>
        <w:rStyle w:val="a7"/>
        <w:noProof/>
      </w:rPr>
      <w:t>2</w:t>
    </w:r>
    <w:r>
      <w:rPr>
        <w:rStyle w:val="a7"/>
      </w:rPr>
      <w:fldChar w:fldCharType="end"/>
    </w:r>
  </w:p>
  <w:p w:rsidR="00B50DE5" w:rsidRDefault="00B50DE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B50DE5"/>
    <w:rsid w:val="001F1425"/>
    <w:rsid w:val="002B1F27"/>
    <w:rsid w:val="002C3F39"/>
    <w:rsid w:val="003E3740"/>
    <w:rsid w:val="0044100C"/>
    <w:rsid w:val="00480BBF"/>
    <w:rsid w:val="00510E41"/>
    <w:rsid w:val="006808C6"/>
    <w:rsid w:val="006E641C"/>
    <w:rsid w:val="00A24CAF"/>
    <w:rsid w:val="00B50DE5"/>
    <w:rsid w:val="00B912FD"/>
    <w:rsid w:val="00D52D2F"/>
    <w:rsid w:val="00DE5D09"/>
    <w:rsid w:val="00E2598B"/>
    <w:rsid w:val="00F04881"/>
    <w:rsid w:val="00F6400A"/>
    <w:rsid w:val="00F94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50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50DE5"/>
  </w:style>
  <w:style w:type="paragraph" w:styleId="a5">
    <w:name w:val="footer"/>
    <w:basedOn w:val="a"/>
    <w:link w:val="a6"/>
    <w:uiPriority w:val="99"/>
    <w:semiHidden/>
    <w:unhideWhenUsed/>
    <w:rsid w:val="00B50D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50DE5"/>
  </w:style>
  <w:style w:type="character" w:styleId="a7">
    <w:name w:val="page number"/>
    <w:basedOn w:val="a0"/>
    <w:uiPriority w:val="99"/>
    <w:semiHidden/>
    <w:unhideWhenUsed/>
    <w:rsid w:val="00B50D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2</Pages>
  <Words>448</Words>
  <Characters>2555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KalaevaEU</cp:lastModifiedBy>
  <cp:revision>4</cp:revision>
  <dcterms:created xsi:type="dcterms:W3CDTF">2018-10-12T14:11:00Z</dcterms:created>
  <dcterms:modified xsi:type="dcterms:W3CDTF">2018-10-22T06:04:00Z</dcterms:modified>
</cp:coreProperties>
</file>